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41795" w14:textId="77777777" w:rsidR="00C0079D" w:rsidRDefault="00C0079D" w:rsidP="00C007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NOBLE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14:paraId="26B997F5" w14:textId="77777777" w:rsidR="00C0079D" w:rsidRDefault="00C0079D" w:rsidP="00C007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Ripple, Worcestershire.    </w:t>
      </w:r>
    </w:p>
    <w:p w14:paraId="390749E7" w14:textId="77777777" w:rsidR="00C0079D" w:rsidRDefault="00C0079D" w:rsidP="00C007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AE9B9" w14:textId="77777777" w:rsidR="00C0079D" w:rsidRDefault="00C0079D" w:rsidP="00C007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55100" w14:textId="77777777" w:rsidR="00C0079D" w:rsidRDefault="00C0079D" w:rsidP="00C007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Jun.1478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    (C.P.R. 1476-85 p.108)</w:t>
      </w:r>
    </w:p>
    <w:p w14:paraId="6C912AF7" w14:textId="77777777" w:rsidR="00C0079D" w:rsidRDefault="00C0079D" w:rsidP="00C007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2A27E4" w14:textId="77777777" w:rsidR="00C0079D" w:rsidRDefault="00C0079D" w:rsidP="00C007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41BD4D" w14:textId="24490782" w:rsidR="00BA00AB" w:rsidRPr="00EB3209" w:rsidRDefault="00C0079D" w:rsidP="00C007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2021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5575A" w14:textId="77777777" w:rsidR="00C0079D" w:rsidRDefault="00C0079D" w:rsidP="009139A6">
      <w:r>
        <w:separator/>
      </w:r>
    </w:p>
  </w:endnote>
  <w:endnote w:type="continuationSeparator" w:id="0">
    <w:p w14:paraId="03578C66" w14:textId="77777777" w:rsidR="00C0079D" w:rsidRDefault="00C007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757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2A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1F8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7FF2D" w14:textId="77777777" w:rsidR="00C0079D" w:rsidRDefault="00C0079D" w:rsidP="009139A6">
      <w:r>
        <w:separator/>
      </w:r>
    </w:p>
  </w:footnote>
  <w:footnote w:type="continuationSeparator" w:id="0">
    <w:p w14:paraId="5BBCE416" w14:textId="77777777" w:rsidR="00C0079D" w:rsidRDefault="00C007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AE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F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9D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9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079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F2B22"/>
  <w15:chartTrackingRefBased/>
  <w15:docId w15:val="{B6795509-A494-4904-A3DD-3BDC20187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2021-04-27T20:00:00Z</dcterms:created>
  <dcterms:modified xsi:type="dcterms:W3CDTF">2021-04-27T20:00:00Z</dcterms:modified>
</cp:coreProperties>
</file>